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9CD" w:rsidRDefault="00D469CD" w:rsidP="00D469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MINDEN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D469CD" w:rsidRDefault="00D469CD" w:rsidP="00D469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69CD" w:rsidRDefault="00D469CD" w:rsidP="00D469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69CD" w:rsidRDefault="00D469CD" w:rsidP="00D469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Newmarket,</w:t>
      </w:r>
    </w:p>
    <w:p w:rsidR="00D469CD" w:rsidRDefault="00D469CD" w:rsidP="00D469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Cambridgeshire, into lands of the late Sir Henry Percy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Atholl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469CD" w:rsidRDefault="00D469CD" w:rsidP="00D469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24-59)</w:t>
      </w:r>
    </w:p>
    <w:p w:rsidR="00D469CD" w:rsidRDefault="00D469CD" w:rsidP="00D469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69CD" w:rsidRDefault="00D469CD" w:rsidP="00D469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469CD" w:rsidRDefault="00D469CD" w:rsidP="00D469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2016</w:t>
      </w:r>
      <w:bookmarkStart w:id="0" w:name="_GoBack"/>
      <w:bookmarkEnd w:id="0"/>
    </w:p>
    <w:sectPr w:rsidR="006B2F86" w:rsidRPr="00D469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9CD" w:rsidRDefault="00D469CD" w:rsidP="00E71FC3">
      <w:pPr>
        <w:spacing w:after="0" w:line="240" w:lineRule="auto"/>
      </w:pPr>
      <w:r>
        <w:separator/>
      </w:r>
    </w:p>
  </w:endnote>
  <w:endnote w:type="continuationSeparator" w:id="0">
    <w:p w:rsidR="00D469CD" w:rsidRDefault="00D469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9CD" w:rsidRDefault="00D469CD" w:rsidP="00E71FC3">
      <w:pPr>
        <w:spacing w:after="0" w:line="240" w:lineRule="auto"/>
      </w:pPr>
      <w:r>
        <w:separator/>
      </w:r>
    </w:p>
  </w:footnote>
  <w:footnote w:type="continuationSeparator" w:id="0">
    <w:p w:rsidR="00D469CD" w:rsidRDefault="00D469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9CD"/>
    <w:rsid w:val="00AB52E8"/>
    <w:rsid w:val="00B16D3F"/>
    <w:rsid w:val="00D469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97CDE"/>
  <w15:chartTrackingRefBased/>
  <w15:docId w15:val="{070334D3-8FD8-4F3A-8A5F-A0831E1E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2016-03-13T21:31:00Z</dcterms:created>
  <dcterms:modified xsi:type="dcterms:W3CDTF">2016-03-13T21:32:00Z</dcterms:modified>
</cp:coreProperties>
</file>